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B0AF" w14:textId="4F6DD42B" w:rsidR="00535962" w:rsidRPr="00F7167E" w:rsidRDefault="00F3032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A38B6D2" wp14:editId="39838D9A">
                <wp:simplePos x="0" y="0"/>
                <wp:positionH relativeFrom="column">
                  <wp:posOffset>4476998</wp:posOffset>
                </wp:positionH>
                <wp:positionV relativeFrom="paragraph">
                  <wp:posOffset>160317</wp:posOffset>
                </wp:positionV>
                <wp:extent cx="1698546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546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2E09E" w14:textId="77777777" w:rsidR="0026335F" w:rsidRPr="0026335F" w:rsidRDefault="00BF1AF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8B6D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52.5pt;margin-top:12.6pt;width:133.7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OOk4QEAAKEDAAAOAAAAZHJzL2Uyb0RvYy54bWysU9tu2zAMfR+wfxD0vjjO0jQ14hRdiw4D&#10;ugvQ9QNkWbKF2aJGKbGzrx8lp2m2vg17EUSRPjznkN5cj33H9gq9AVvyfDbnTFkJtbFNyZ++379b&#10;c+aDsLXowKqSH5Tn19u3bzaDK9QCWuhqhYxArC8GV/I2BFdkmZet6oWfgVOWkhqwF4FCbLIaxUDo&#10;fZct5vNVNgDWDkEq7+n1bkrybcLXWsnwVWuvAutKTtxCOjGdVTyz7UYUDQrXGnmkIf6BRS+MpaYn&#10;qDsRBNuheQXVG4ngQYeZhD4DrY1USQOpyed/qXlshVNJC5nj3ckm//9g5Zf9o/uGLIwfYKQBJhHe&#10;PYD84ZmF21bYRt0gwtAqUVPjPFqWDc4Xx0+j1b7wEaQaPkNNQxa7AAlo1NhHV0gnI3QawOFkuhoD&#10;k7Hl6mp9sVxxJim3uFzn79NUMlE8f+3Qh48KehYvJUcaakIX+wcfIhtRPJfEZhbuTdelwXb2jwcq&#10;jC+JfSQ8UQ9jNVJ1VFFBfSAdCNOe0F7TpQX8xdlAO1Jy/3MnUHHWfbLkxVW+XMalSsHy4nJBAZ5n&#10;qvOMsJKgSh44m663YVrEnUPTtNRpct/CDfmnTZL2wurIm/YgKT7ubFy08zhVvfxZ298AAAD//wMA&#10;UEsDBBQABgAIAAAAIQBqAvZm3gAAAAkBAAAPAAAAZHJzL2Rvd25yZXYueG1sTI/BTsMwEETvSPyD&#10;tUi9UZuoaUnIpkKgXosoUKk3N94mEfE6it0m/D3mRI+jGc28KdaT7cSFBt86RniYKxDElTMt1wif&#10;H5v7RxA+aDa6c0wIP+RhXd7eFDo3buR3uuxCLWIJ+1wjNCH0uZS+ashqP3c9cfRObrA6RDnU0gx6&#10;jOW2k4lSS2l1y3Gh0T29NFR9784W4Wt7OuwX6q1+tWk/uklJtplEnN1Nz08gAk3hPwx/+BEdysh0&#10;dGc2XnQIK5XGLwEhSRMQMZCtkhTEEWGZKZBlIa8flL8AAAD//wMAUEsBAi0AFAAGAAgAAAAhALaD&#10;OJL+AAAA4QEAABMAAAAAAAAAAAAAAAAAAAAAAFtDb250ZW50X1R5cGVzXS54bWxQSwECLQAUAAYA&#10;CAAAACEAOP0h/9YAAACUAQAACwAAAAAAAAAAAAAAAAAvAQAAX3JlbHMvLnJlbHNQSwECLQAUAAYA&#10;CAAAACEA9ozjpOEBAAChAwAADgAAAAAAAAAAAAAAAAAuAgAAZHJzL2Uyb0RvYy54bWxQSwECLQAU&#10;AAYACAAAACEAagL2Zt4AAAAJAQAADwAAAAAAAAAAAAAAAAA7BAAAZHJzL2Rvd25yZXYueG1sUEsF&#10;BgAAAAAEAAQA8wAAAEYFAAAAAA==&#10;" filled="f" stroked="f">
                <v:textbox>
                  <w:txbxContent>
                    <w:p w14:paraId="6402E09E" w14:textId="77777777" w:rsidR="0026335F" w:rsidRPr="0026335F" w:rsidRDefault="00516D3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C74107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E51F299" wp14:editId="7F479105">
                <wp:simplePos x="0" y="0"/>
                <wp:positionH relativeFrom="page">
                  <wp:posOffset>5094514</wp:posOffset>
                </wp:positionH>
                <wp:positionV relativeFrom="paragraph">
                  <wp:posOffset>-581891</wp:posOffset>
                </wp:positionV>
                <wp:extent cx="2103563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56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757"/>
                            <a:chOff x="9151" y="720"/>
                            <a:chExt cx="2009" cy="70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9" y="1077"/>
                              <a:ext cx="1900" cy="34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11E92F5" w14:textId="7F2479BE" w:rsidR="00952079" w:rsidRDefault="007A648E" w:rsidP="001466B0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CONADIS-DAF-CM-202</w:t>
                                    </w:r>
                                    <w:r w:rsidR="001F2994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952079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F3032E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  <w:p w14:paraId="2CF87F59" w14:textId="77777777" w:rsidR="001466B0" w:rsidRPr="00535962" w:rsidRDefault="00BF1AF6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8DCA9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51F299" id="Group 21" o:spid="_x0000_s1027" style="position:absolute;margin-left:401.15pt;margin-top:-45.8pt;width:165.65pt;height:55.2pt;z-index:251658752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pD8dQMAAM0MAAAOAAAAZHJzL2Uyb0RvYy54bWzUV9tu2zAMfR+wfxD0vvqSOImNOkXXGwbs&#10;UqzdByi2fMFsyZOU2N3Xj5Js59IOw7q2Q/NgSKJIkYc8lHJ80tUV2lAhS85i7B25GFGW8LRkeYy/&#10;3V6+W2AkFWEpqTijMb6jEp8s3745bpuI+rzgVUoFAiNMRm0T40KpJnIcmRS0JvKIN5SBMOOiJgqm&#10;IndSQVqwXleO77ozp+UibQRPqJSwem6FeGnsZxlN1Jcsk1ShKsbgmzJfYb4r/XWWxyTKBWmKMund&#10;II/woiYlg0NHU+dEEbQW5T1TdZkILnmmjhJeOzzLyoSaGCAazz2I5krwdWNiyaM2b0aYANoDnB5t&#10;Nvm8uRLNTXMtrPcw/MiT7xJwcdomj3blep7bzWjVfuIp5JOsFTeBd5motQkICXUG37sRX9oplMCi&#10;77mTYDbBKAHZHOKd9glICsiSVvP8xWyGEYgDf2KTkxQXg3ownVpdD1S11CGRPdf42vumcw/FJLd4&#10;yX/D66YgDTVpkBqPa4HKFFwFXxipAYOvUGWE5RVFvq+90sfDvgFUaRFFjJ8VsI2eCsHbgpIU3PJM&#10;FHsKeiIhH3+E+AGsRqB/jxSJGiHVFeU10oMYC/DeZJBsPkplQR226IQyfllWFayTqGKojXEY+IFR&#10;kLwqUy3UMiny1Vkl0IZopplfn6G9bXWpgO9VWcd4MW4ikYbjgqXmFEXKyo4hvRUzhWghsdCueHoH&#10;8AhuyQzNBwYFFz8xaoHIMZY/1kRQjKoPDCAOvSmUGVJmMg3mPkzErmS1KyEsAVMxVhjZ4Zmy3WLd&#10;iDIv4CTPxM74KVR+VhrAdMqsV72zUHza154udrhTOcFQOYbgyFb6Idt0L3kqNnp+qDHQtJqZkiPR&#10;WCpTbyBkMNcZI9HIxtALPKOlQetFIxldNxyI/P+5CD3DcvFWx/Wed8g3Tu0wC6kO1of8PRcpQy8E&#10;WABoz533cA5Ie6ELOdCtbzI1orF7/TUn9yhl7ko6cm+V2wqt1jW0aMtHb4dqsK6breXpQFF93WoT&#10;pqXuWbec9xfB/CHSD3rW3BMf/QS9QnWrznZrHemWp4/rHi/XOV7i/prf50wwoNRfXy/FmcM2M1AG&#10;Xnh9k5nMTAd6Hsqo7hkoM1kA6x64J18NZca3zGu5cLePQHMNmzezaWj9+14/ynfnZtf2X8jyFwAA&#10;AP//AwBQSwMEFAAGAAgAAAAhANarhcbgAAAACwEAAA8AAABkcnMvZG93bnJldi54bWxMj8FqwkAQ&#10;hu+FvsMyhd50E0MljdmISNuTFKqF4m3NjkkwOxuyaxLfvuOpvf3DfPzzTb6ebCsG7H3jSEE8j0Ag&#10;lc40VCn4PrzPUhA+aDK6dYQKbuhhXTw+5DozbqQvHPahElxCPtMK6hC6TEpf1mi1n7sOiXdn11sd&#10;eOwraXo9crlt5SKKltLqhvhCrTvc1lhe9ler4GPU4yaJ34bd5by9HQ8vnz+7GJV6fpo2KxABp/AH&#10;w12f1aFgp5O7kvGiVZBGi4RRBbPXeAniTsRJwunEKU1BFrn8/0PxCwAA//8DAFBLAQItABQABgAI&#10;AAAAIQC2gziS/gAAAOEBAAATAAAAAAAAAAAAAAAAAAAAAABbQ29udGVudF9UeXBlc10ueG1sUEsB&#10;Ai0AFAAGAAgAAAAhADj9If/WAAAAlAEAAAsAAAAAAAAAAAAAAAAALwEAAF9yZWxzLy5yZWxzUEsB&#10;Ai0AFAAGAAgAAAAhAEfOkPx1AwAAzQwAAA4AAAAAAAAAAAAAAAAALgIAAGRycy9lMm9Eb2MueG1s&#10;UEsBAi0AFAAGAAgAAAAhANarhcbgAAAACwEAAA8AAAAAAAAAAAAAAAAAzwUAAGRycy9kb3ducmV2&#10;LnhtbFBLBQYAAAAABAAEAPMAAADc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757" coordorigin="9151,720" coordsize="2009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99;top:1077;width:1900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11E92F5" w14:textId="7F2479BE" w:rsidR="00952079" w:rsidRDefault="007A648E" w:rsidP="001466B0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CONADIS-DAF-CM-202</w:t>
                              </w:r>
                              <w:r w:rsidR="001F2994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952079">
                                <w:rPr>
                                  <w:rStyle w:val="Style2"/>
                                </w:rPr>
                                <w:t>0</w:t>
                              </w:r>
                              <w:r w:rsidR="00F3032E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  <w:p w14:paraId="2CF87F59" w14:textId="77777777" w:rsidR="001466B0" w:rsidRPr="00535962" w:rsidRDefault="00BF1AF6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78DCA9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7A648E" w:rsidRPr="000030D2">
        <w:rPr>
          <w:noProof/>
          <w:lang w:val="en-US"/>
        </w:rPr>
        <w:drawing>
          <wp:anchor distT="0" distB="0" distL="114300" distR="114300" simplePos="0" relativeHeight="251661824" behindDoc="0" locked="0" layoutInCell="1" allowOverlap="1" wp14:anchorId="3626A544" wp14:editId="039EF2C8">
            <wp:simplePos x="0" y="0"/>
            <wp:positionH relativeFrom="margin">
              <wp:posOffset>2466340</wp:posOffset>
            </wp:positionH>
            <wp:positionV relativeFrom="margin">
              <wp:posOffset>-570865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3D4844E" wp14:editId="0AE446CE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22EA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19219" id="Text Box 20" o:spid="_x0000_s1032" type="#_x0000_t202" style="position:absolute;margin-left:-31.1pt;margin-top:-46.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27D1597" wp14:editId="43B22A0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8F4F678" w14:textId="3CBC36E7" w:rsidR="00BC61BD" w:rsidRPr="00BC61BD" w:rsidRDefault="00F3032E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B9317A3" wp14:editId="1FA47061">
                                      <wp:extent cx="845820" cy="845820"/>
                                      <wp:effectExtent l="0" t="0" r="0" b="0"/>
                                      <wp:docPr id="1688966437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688966437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D159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8F4F678" w14:textId="3CBC36E7" w:rsidR="00BC61BD" w:rsidRPr="00BC61BD" w:rsidRDefault="00F3032E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B9317A3" wp14:editId="1FA47061">
                                <wp:extent cx="845820" cy="845820"/>
                                <wp:effectExtent l="0" t="0" r="0" b="0"/>
                                <wp:docPr id="1688966437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88966437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73F1B03" w14:textId="77777777" w:rsidR="00535962" w:rsidRPr="00535962" w:rsidRDefault="001F2994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0254C9" wp14:editId="657B767D">
                <wp:simplePos x="0" y="0"/>
                <wp:positionH relativeFrom="margin">
                  <wp:align>center</wp:align>
                </wp:positionH>
                <wp:positionV relativeFrom="paragraph">
                  <wp:posOffset>130226</wp:posOffset>
                </wp:positionV>
                <wp:extent cx="24479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393C2C" w14:textId="77777777" w:rsidR="002E1412" w:rsidRPr="002E1412" w:rsidRDefault="00BF1AF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A648E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0;margin-top:10.25pt;width:192.75pt;height:22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rWhQIAABcFAAAOAAAAZHJzL2Uyb0RvYy54bWysVNuO2yAQfa/Uf0C8Z30RSdZWnNUm21SV&#10;thdptx9AAMeoNlAgsbdV/70DTtJ020pVVT9gYIbDzJwzLG6GrkUHYZ3UqsLZVYqRUExzqXYV/vi4&#10;mVxj5DxVnLZaiQo/CYdvli9fLHpTilw3uuXCIgBRruxNhRvvTZkkjjWio+5KG6HAWGvbUQ9Lu0u4&#10;pT2gd22Sp+ks6bXlxmomnIPdu9GIlxG/rgXz7+vaCY/aCkNsPo42jtswJssFLXeWmkayYxj0H6Lo&#10;qFRw6RnqjnqK9lb+AtVJZrXTtb9iukt0XUsmYg6QTZY+y+ahoUbEXKA4zpzL5P4fLHt3+GCR5BUG&#10;ohTtgKJHMXi00gPKZqE8vXEleD0Y8PMD7APNMVVn7jX75JDS64aqnbi1VveNoBzCy8LJ5OLoiOMC&#10;yLZ/qzncQ/deR6Chtl2oHVQDATrQ9HSmJsTCYDMnZF7kU4wY2PJ5QdLIXULL02ljnX8tdIfCpMIW&#10;qI/o9HDvfIiGlieXcJnTreQb2bZxYXfbdWvRgYJMNvGLCTxza1VwVjocGxHHHQgS7gi2EG6k/WuR&#10;5SRd5cVkM7ueT8iGTCfFPL2epFmxKmYpKcjd5lsIMCNlIzkX6l4qcZJgRv6O4mMzjOKJIkR9hYsp&#10;VCrm9cck0/j9LslOeujIVnYgibMTLQOxrxSHtGnpqWzHefJz+LHKUIPTP1YlyiAwP2rAD9shCu6s&#10;rq3mT6ALq4E2IB9eE5g02n7BqIfOrLD7vKdWYNS+UaCtIiMktHJckOk8h4W9tGwvLVQxgKqwx2ic&#10;rv3Y/ntj5a6Bm0Y1K30LeqxllEoQ7hjVUcXQfTGn40sR2vtyHb1+vGfL7wAAAP//AwBQSwMEFAAG&#10;AAgAAAAhAFEkVGLcAAAABgEAAA8AAABkcnMvZG93bnJldi54bWxMj8FOwzAQRO9I/IO1SFwQdShN&#10;WkKcCpBAXFv6AZt4m0TE6yh2m/TvWU5w29GMZt4W29n16kxj6DwbeFgkoIhrbztuDBy+3u83oEJE&#10;tth7JgMXCrAtr68KzK2feEfnfWyUlHDI0UAb45BrHeqWHIaFH4jFO/rRYRQ5NtqOOEm56/UySTLt&#10;sGNZaHGgt5bq7/3JGTh+Tnfp01R9xMN6t8pesVtX/mLM7c388gwq0hz/wvCLL+hQClPlT2yD6g3I&#10;I9HAMklBifu4SeWoDGSrFHRZ6P/45Q8AAAD//wMAUEsBAi0AFAAGAAgAAAAhALaDOJL+AAAA4QEA&#10;ABMAAAAAAAAAAAAAAAAAAAAAAFtDb250ZW50X1R5cGVzXS54bWxQSwECLQAUAAYACAAAACEAOP0h&#10;/9YAAACUAQAACwAAAAAAAAAAAAAAAAAvAQAAX3JlbHMvLnJlbHNQSwECLQAUAAYACAAAACEAk6qK&#10;1oUCAAAXBQAADgAAAAAAAAAAAAAAAAAuAgAAZHJzL2Uyb0RvYy54bWxQSwECLQAUAAYACAAAACEA&#10;USRUYtwAAAAGAQAADwAAAAAAAAAAAAAAAADfBAAAZHJzL2Rvd25yZXYueG1sUEsFBgAAAAAEAAQA&#10;8wAAAOgFAAAAAA==&#10;" stroked="f">
                <v:textbox>
                  <w:txbxContent>
                    <w:p w:rsidR="002E1412" w:rsidRPr="002E1412" w:rsidRDefault="001F299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A648E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C7D8096" wp14:editId="05BAD8E8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BC0EA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AFC4297" w14:textId="77777777" w:rsidR="00535962" w:rsidRDefault="001F2994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C1FEAA9" wp14:editId="1F7A3FF2">
                <wp:simplePos x="0" y="0"/>
                <wp:positionH relativeFrom="column">
                  <wp:posOffset>1062025</wp:posOffset>
                </wp:positionH>
                <wp:positionV relativeFrom="paragraph">
                  <wp:posOffset>278892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DED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83.6pt;margin-top:21.9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IfxqPjdAAAACQEAAA8AAABkcnMvZG93bnJldi54bWxMj0FOwzAQRfdI3MEaJDaIOoQQ&#10;tyFOBUggti09wCSeJhGxHcVuk96eYQXLr3n6/025XewgzjSF3jsND6sEBLnGm961Gg5f7/drECGi&#10;Mzh4RxouFGBbXV+VWBg/ux2d97EVXOJCgRq6GMdCytB0ZDGs/EiOb0c/WYwcp1aaCWcut4NMkySX&#10;FnvHCx2O9NZR870/WQ3Hz/nuaTPXH/Ggdln+ir2q/UXr25vl5RlEpCX+wfCrz+pQsVPtT84EMXDO&#10;VcqohuxxA4IBlWYZiFrDOlcgq1L+/6D6AQ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IfxqPj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A93886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8E4A079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5ED1F9F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FF3E5C8" wp14:editId="3AC2EC5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90924" w14:textId="77777777" w:rsidR="002E1412" w:rsidRPr="002E1412" w:rsidRDefault="00BF1AF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93205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4E2CC2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C0147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DE20E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EA1FC1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74FD518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AEC70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00B277C" w14:textId="77777777" w:rsidTr="00E82502">
        <w:trPr>
          <w:cantSplit/>
          <w:trHeight w:val="440"/>
        </w:trPr>
        <w:tc>
          <w:tcPr>
            <w:tcW w:w="9252" w:type="dxa"/>
          </w:tcPr>
          <w:p w14:paraId="0816DC39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6EE77ADC" w14:textId="77777777" w:rsidTr="00E82502">
        <w:trPr>
          <w:cantSplit/>
          <w:trHeight w:val="440"/>
        </w:trPr>
        <w:tc>
          <w:tcPr>
            <w:tcW w:w="9252" w:type="dxa"/>
          </w:tcPr>
          <w:p w14:paraId="76F6A3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4ABC1283" w14:textId="77777777" w:rsidTr="00E82502">
        <w:trPr>
          <w:cantSplit/>
          <w:trHeight w:val="440"/>
        </w:trPr>
        <w:tc>
          <w:tcPr>
            <w:tcW w:w="9252" w:type="dxa"/>
          </w:tcPr>
          <w:p w14:paraId="41613F0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D84BA1B" w14:textId="77777777" w:rsidTr="00E82502">
        <w:trPr>
          <w:cantSplit/>
          <w:trHeight w:val="440"/>
        </w:trPr>
        <w:tc>
          <w:tcPr>
            <w:tcW w:w="9252" w:type="dxa"/>
          </w:tcPr>
          <w:p w14:paraId="2C1F080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41F3DD9" w14:textId="77777777" w:rsidTr="00E82502">
        <w:trPr>
          <w:cantSplit/>
          <w:trHeight w:val="440"/>
        </w:trPr>
        <w:tc>
          <w:tcPr>
            <w:tcW w:w="9252" w:type="dxa"/>
          </w:tcPr>
          <w:p w14:paraId="27E4806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B36B852" w14:textId="77777777" w:rsidTr="00E82502">
        <w:trPr>
          <w:cantSplit/>
          <w:trHeight w:val="440"/>
        </w:trPr>
        <w:tc>
          <w:tcPr>
            <w:tcW w:w="9252" w:type="dxa"/>
          </w:tcPr>
          <w:p w14:paraId="3D94716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CFE99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D4035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4D35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413808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D4A169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1A58" w14:textId="77777777" w:rsidR="00BF1AF6" w:rsidRDefault="00BF1AF6" w:rsidP="001007E7">
      <w:pPr>
        <w:spacing w:after="0" w:line="240" w:lineRule="auto"/>
      </w:pPr>
      <w:r>
        <w:separator/>
      </w:r>
    </w:p>
  </w:endnote>
  <w:endnote w:type="continuationSeparator" w:id="0">
    <w:p w14:paraId="620449F0" w14:textId="77777777" w:rsidR="00BF1AF6" w:rsidRDefault="00BF1AF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3983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16F87D3C" wp14:editId="55E9347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E8FD3D6" wp14:editId="1EBEA19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753C7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885E24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491603" wp14:editId="18DE3ED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4FA7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2A217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F6FF7D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584A45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A274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66CCD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1E400" w14:textId="77777777" w:rsidR="00BF1AF6" w:rsidRDefault="00BF1AF6" w:rsidP="001007E7">
      <w:pPr>
        <w:spacing w:after="0" w:line="240" w:lineRule="auto"/>
      </w:pPr>
      <w:r>
        <w:separator/>
      </w:r>
    </w:p>
  </w:footnote>
  <w:footnote w:type="continuationSeparator" w:id="0">
    <w:p w14:paraId="22A88A9D" w14:textId="77777777" w:rsidR="00BF1AF6" w:rsidRDefault="00BF1AF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6381"/>
    <w:rsid w:val="001F2994"/>
    <w:rsid w:val="001F73A7"/>
    <w:rsid w:val="002009A7"/>
    <w:rsid w:val="00253DBA"/>
    <w:rsid w:val="0026335F"/>
    <w:rsid w:val="00295BD4"/>
    <w:rsid w:val="002C37EC"/>
    <w:rsid w:val="002D451D"/>
    <w:rsid w:val="002E1412"/>
    <w:rsid w:val="0030630A"/>
    <w:rsid w:val="00314023"/>
    <w:rsid w:val="00341484"/>
    <w:rsid w:val="003740CB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4E6794"/>
    <w:rsid w:val="00516D3D"/>
    <w:rsid w:val="00535962"/>
    <w:rsid w:val="005810AB"/>
    <w:rsid w:val="00611A07"/>
    <w:rsid w:val="0062592A"/>
    <w:rsid w:val="006506D0"/>
    <w:rsid w:val="00651E48"/>
    <w:rsid w:val="00666D56"/>
    <w:rsid w:val="00670152"/>
    <w:rsid w:val="006709BC"/>
    <w:rsid w:val="006E5B37"/>
    <w:rsid w:val="006F567F"/>
    <w:rsid w:val="00725091"/>
    <w:rsid w:val="00780880"/>
    <w:rsid w:val="007A16AD"/>
    <w:rsid w:val="007A648E"/>
    <w:rsid w:val="007A7CB3"/>
    <w:rsid w:val="007B0E1F"/>
    <w:rsid w:val="007B6F6F"/>
    <w:rsid w:val="007C5174"/>
    <w:rsid w:val="00817000"/>
    <w:rsid w:val="00820C9F"/>
    <w:rsid w:val="0082707E"/>
    <w:rsid w:val="008315B0"/>
    <w:rsid w:val="00844B31"/>
    <w:rsid w:val="008B3AE5"/>
    <w:rsid w:val="008C388B"/>
    <w:rsid w:val="00904162"/>
    <w:rsid w:val="00932056"/>
    <w:rsid w:val="00952079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3BA6"/>
    <w:rsid w:val="00B97B51"/>
    <w:rsid w:val="00BA0007"/>
    <w:rsid w:val="00BB1D79"/>
    <w:rsid w:val="00BC1D0C"/>
    <w:rsid w:val="00BC61BD"/>
    <w:rsid w:val="00BD1586"/>
    <w:rsid w:val="00BF1AF6"/>
    <w:rsid w:val="00C078CB"/>
    <w:rsid w:val="00C22DBE"/>
    <w:rsid w:val="00C5078F"/>
    <w:rsid w:val="00C66D08"/>
    <w:rsid w:val="00C74107"/>
    <w:rsid w:val="00C7470C"/>
    <w:rsid w:val="00CA0E82"/>
    <w:rsid w:val="00CA164C"/>
    <w:rsid w:val="00CA4661"/>
    <w:rsid w:val="00CD4BD6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F5F"/>
    <w:rsid w:val="00E82502"/>
    <w:rsid w:val="00E85FC3"/>
    <w:rsid w:val="00E9222B"/>
    <w:rsid w:val="00EA6B34"/>
    <w:rsid w:val="00EA7406"/>
    <w:rsid w:val="00EE1E7B"/>
    <w:rsid w:val="00F225BF"/>
    <w:rsid w:val="00F3032E"/>
    <w:rsid w:val="00F53753"/>
    <w:rsid w:val="00F7167E"/>
    <w:rsid w:val="00F7443C"/>
    <w:rsid w:val="00F84D68"/>
    <w:rsid w:val="00F87DA5"/>
    <w:rsid w:val="00F9504D"/>
    <w:rsid w:val="00FA01DC"/>
    <w:rsid w:val="00FA2AFA"/>
    <w:rsid w:val="00FC2870"/>
    <w:rsid w:val="00FF0A4F"/>
    <w:rsid w:val="00FF610E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379E5C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8896-D7A1-4F46-9D6F-FE6205A53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118</Words>
  <Characters>892</Characters>
  <Application>Microsoft Office Word</Application>
  <DocSecurity>0</DocSecurity>
  <Lines>27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Belgica Samila Fernández De Los Santos</cp:lastModifiedBy>
  <cp:revision>4</cp:revision>
  <cp:lastPrinted>2011-03-04T18:48:00Z</cp:lastPrinted>
  <dcterms:created xsi:type="dcterms:W3CDTF">2026-05-18T17:51:00Z</dcterms:created>
  <dcterms:modified xsi:type="dcterms:W3CDTF">2026-05-21T21:34:00Z</dcterms:modified>
</cp:coreProperties>
</file>